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9E71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Phillip MATTOK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6EE0A41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50C11BE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16D5A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D12E6" w14:textId="77777777" w:rsidR="00894834" w:rsidRDefault="00894834" w:rsidP="0089483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Colin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Hennand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2EAEF7A" w14:textId="77777777" w:rsidR="00894834" w:rsidRDefault="00894834" w:rsidP="0089483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9F1E0B3" w14:textId="77777777" w:rsidR="00894834" w:rsidRDefault="00894834" w:rsidP="0089483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F463ADF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D62FD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B65EB" w14:textId="77777777" w:rsidR="00894834" w:rsidRDefault="00894834" w:rsidP="00894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2348DBD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74DD" w14:textId="77777777" w:rsidR="00894834" w:rsidRDefault="00894834" w:rsidP="009139A6">
      <w:r>
        <w:separator/>
      </w:r>
    </w:p>
  </w:endnote>
  <w:endnote w:type="continuationSeparator" w:id="0">
    <w:p w14:paraId="58FA979B" w14:textId="77777777" w:rsidR="00894834" w:rsidRDefault="008948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37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25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F2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60B77" w14:textId="77777777" w:rsidR="00894834" w:rsidRDefault="00894834" w:rsidP="009139A6">
      <w:r>
        <w:separator/>
      </w:r>
    </w:p>
  </w:footnote>
  <w:footnote w:type="continuationSeparator" w:id="0">
    <w:p w14:paraId="4DCE6102" w14:textId="77777777" w:rsidR="00894834" w:rsidRDefault="008948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32D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76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3B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834"/>
    <w:rsid w:val="000666E0"/>
    <w:rsid w:val="002510B7"/>
    <w:rsid w:val="005C130B"/>
    <w:rsid w:val="00826F5C"/>
    <w:rsid w:val="0089483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017F8"/>
  <w15:chartTrackingRefBased/>
  <w15:docId w15:val="{1FA48EE5-4AF1-4068-99EC-6A28E202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2022-01-26T21:36:00Z</dcterms:created>
  <dcterms:modified xsi:type="dcterms:W3CDTF">2022-01-26T21:36:00Z</dcterms:modified>
</cp:coreProperties>
</file>